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D31386" w:rsidRPr="00C017DF" w14:paraId="0E21B665" w14:textId="77777777" w:rsidTr="0018246F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79883CE" w14:textId="77777777" w:rsidR="00D31386" w:rsidRPr="006E3F12" w:rsidRDefault="00D31386" w:rsidP="00EF12E1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10539DF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089F727" w14:textId="77777777" w:rsidR="00D31386" w:rsidRPr="00C017DF" w:rsidRDefault="00D31386" w:rsidP="00EF12E1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DB7686" w14:textId="77777777" w:rsidR="00D31386" w:rsidRPr="00C017DF" w:rsidRDefault="00D31386" w:rsidP="001824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8246F" w:rsidRPr="0018246F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 w:rsidRP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195EC6FA" w14:textId="77777777" w:rsidR="00D31386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04258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47C50E70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E5EF33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488F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227A10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555A85C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C0303" w14:textId="77777777" w:rsidR="00D31386" w:rsidRPr="00C017DF" w:rsidRDefault="002F492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099C2F0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D31386" w:rsidRPr="00C017DF" w14:paraId="00F88EA1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DC7B1E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101F01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6264B3A4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C4C7C2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2D43113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D31386" w:rsidRPr="00C017DF" w14:paraId="2089A7EB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A845E93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32D0E1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28146E5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48972D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8069B8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046BD570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BFBB158" w14:textId="77777777" w:rsidR="00D31386" w:rsidRPr="00C017DF" w:rsidRDefault="00D31386" w:rsidP="00EF12E1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1CF680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6CD7372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76AAB4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238B45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61FA8CE3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37E7DD2A" w14:textId="77777777" w:rsidR="00D31386" w:rsidRPr="00C017DF" w:rsidRDefault="002F492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51C65E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3D7F34D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41B5D6B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8DBC3FD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1AEC2862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3FBC15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C3547D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3124BD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FF4422F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89BDF1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EC9486C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0A7B8D42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0D60693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C7207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3B35B18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15E84D4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BE9705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15878164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4480293" w14:textId="77777777" w:rsidR="00314FF1" w:rsidRPr="004B21AA" w:rsidRDefault="00314FF1" w:rsidP="00314FF1">
      <w:pPr>
        <w:spacing w:after="160" w:line="276" w:lineRule="auto"/>
        <w:rPr>
          <w:rFonts w:ascii="Aptos" w:eastAsia="Aptos" w:hAnsi="Aptos"/>
          <w:kern w:val="2"/>
          <w:sz w:val="22"/>
          <w:szCs w:val="22"/>
          <w:lang w:eastAsia="en-US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744"/>
        <w:gridCol w:w="2283"/>
        <w:gridCol w:w="2265"/>
        <w:gridCol w:w="796"/>
      </w:tblGrid>
      <w:tr w:rsidR="00BC156F" w:rsidRPr="00314FF1" w14:paraId="34CF5FD8" w14:textId="77777777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76AD6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Onderdeel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A7EBE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Perc: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012F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Beschrijving laagste score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50D4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Beschrijving maximale score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085F1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Score</w:t>
            </w:r>
          </w:p>
        </w:tc>
      </w:tr>
      <w:tr w:rsidR="00BC156F" w:rsidRPr="00314FF1" w14:paraId="07354A5C" w14:textId="77777777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CAD86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Harmonie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9AF2B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1D505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Oefeningen verstoren de balans van het paard: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5F6D5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 xml:space="preserve">Oefeningen passend bij het niveau van de voltigeur en educatie van het paard: 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2 punten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374D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BC156F" w:rsidRPr="00314FF1" w14:paraId="7E016063" w14:textId="77777777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2668B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Statische &amp; Dynamisch oefeningen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4A20A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90E50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Enkel statische oefeningen op het paard: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6BAC7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 xml:space="preserve">2 of meer dynamische oefeningen OP het paard uitgevoerd: 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1 punt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221C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BC156F" w:rsidRPr="00314FF1" w14:paraId="77F3FA52" w14:textId="77777777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BBC77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Richtingen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9D682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6F253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Alles dezelfde richting: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B1D5E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Meer dan 3 richtingen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: 2 punten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25000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BC156F" w:rsidRPr="00314FF1" w14:paraId="7632CA7F" w14:textId="77777777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71266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Posities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9C194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3FB2B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Oefeningen op de pad en voltigesingel: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78780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 xml:space="preserve">Oefeningen op drie of meer verschillende posities: 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1 punt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5FC09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BC156F" w:rsidRPr="00314FF1" w14:paraId="2D2E3832" w14:textId="77777777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F5330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Flow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2564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235B6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Opeenvolging van oefeningen met veel opbouw en afbouw: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34C6C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Vloeiende overgangen van oefening naar oefening gedurende de gehele proef: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 xml:space="preserve"> 2 punten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7CC1D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BC156F" w:rsidRPr="00314FF1" w14:paraId="1CE8820E" w14:textId="77777777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B0D3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Muziekinterpretatie en expressie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2869D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30775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Geen gebruik van ritme en/of melodie: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1E5D9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 xml:space="preserve">Thema herkenbaar, muziek wordt gebruikt met lichaam. Gezichtsexpressie aanwezig: 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2 punten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BA793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BC156F" w:rsidRPr="00314FF1" w14:paraId="51AB054B" w14:textId="77777777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209C9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2E6C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CD3C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5522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3C722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BC156F" w:rsidRPr="00314FF1" w14:paraId="69619643" w14:textId="77777777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F2F4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3E61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CCA81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Aftrek: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AAB4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E8E30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BC156F" w:rsidRPr="00314FF1" w14:paraId="7A5E2179" w14:textId="77777777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6579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CAB2" w14:textId="205C8DC1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7CC2F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Totale Score: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0DF6C" w14:textId="77777777" w:rsidR="00314FF1" w:rsidRDefault="00314FF1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7FC7D" w14:textId="77777777" w:rsidR="00314FF1" w:rsidRDefault="00314FF1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</w:tbl>
    <w:p w14:paraId="03DF907F" w14:textId="77777777" w:rsidR="007B4170" w:rsidRPr="004B21AA" w:rsidRDefault="007B4170" w:rsidP="00AB0061">
      <w:pPr>
        <w:rPr>
          <w:rFonts w:ascii="Arial" w:hAnsi="Arial" w:cs="Arial"/>
          <w:b/>
          <w:bCs/>
          <w:sz w:val="22"/>
          <w:szCs w:val="22"/>
        </w:rPr>
      </w:pPr>
    </w:p>
    <w:p w14:paraId="4765ADEC" w14:textId="77777777" w:rsidR="005D2805" w:rsidRPr="004B21AA" w:rsidRDefault="005D2805" w:rsidP="00AB0061">
      <w:pPr>
        <w:rPr>
          <w:rFonts w:ascii="Arial" w:hAnsi="Arial" w:cs="Arial"/>
          <w:b/>
          <w:bCs/>
          <w:sz w:val="22"/>
          <w:szCs w:val="22"/>
        </w:rPr>
      </w:pPr>
    </w:p>
    <w:p w14:paraId="1B2C63AD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2DCC0610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43212BE9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56590061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044E16AF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324713E0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7F38932F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3DC078E3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0E13F124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33C08271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2140D175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5BBB81D5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52BB93A3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1DEB6105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12A3FCF9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21BCE870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629767BF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2C1B1ED2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11B1F63F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10933065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1536A2D0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585E08E4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3C5E247B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5E22018A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32FC8B95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5C78FB54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6E4F34AE" w14:textId="77777777" w:rsidR="004B21AA" w:rsidRPr="004B21AA" w:rsidRDefault="004B21AA" w:rsidP="004B21AA">
      <w:pPr>
        <w:rPr>
          <w:rFonts w:ascii="Arial" w:hAnsi="Arial" w:cs="Arial"/>
          <w:sz w:val="22"/>
          <w:szCs w:val="22"/>
        </w:rPr>
      </w:pPr>
    </w:p>
    <w:p w14:paraId="25FF5754" w14:textId="77777777" w:rsidR="004B21AA" w:rsidRPr="004B21AA" w:rsidRDefault="004B21AA" w:rsidP="004B21AA">
      <w:pPr>
        <w:rPr>
          <w:rFonts w:ascii="Arial" w:hAnsi="Arial" w:cs="Arial"/>
          <w:b/>
          <w:bCs/>
          <w:sz w:val="22"/>
          <w:szCs w:val="22"/>
        </w:rPr>
      </w:pPr>
    </w:p>
    <w:p w14:paraId="71B32922" w14:textId="77777777" w:rsidR="004B21AA" w:rsidRDefault="004B21AA" w:rsidP="004B21AA">
      <w:pPr>
        <w:rPr>
          <w:rFonts w:ascii="Arial" w:hAnsi="Arial" w:cs="Arial"/>
          <w:b/>
          <w:bCs/>
          <w:sz w:val="20"/>
          <w:szCs w:val="20"/>
        </w:rPr>
      </w:pPr>
    </w:p>
    <w:p w14:paraId="42FB5956" w14:textId="77777777" w:rsidR="004B21AA" w:rsidRDefault="004B21AA" w:rsidP="004B21AA">
      <w:pPr>
        <w:rPr>
          <w:rFonts w:ascii="Arial" w:hAnsi="Arial" w:cs="Arial"/>
          <w:b/>
          <w:bCs/>
          <w:sz w:val="20"/>
          <w:szCs w:val="20"/>
        </w:rPr>
      </w:pPr>
    </w:p>
    <w:p w14:paraId="5215C8D4" w14:textId="77777777" w:rsidR="004B21AA" w:rsidRDefault="004B21AA" w:rsidP="004B21AA">
      <w:pPr>
        <w:rPr>
          <w:rFonts w:ascii="Arial" w:hAnsi="Arial" w:cs="Arial"/>
          <w:b/>
          <w:bCs/>
          <w:sz w:val="20"/>
          <w:szCs w:val="20"/>
        </w:rPr>
      </w:pPr>
    </w:p>
    <w:p w14:paraId="5A1D4B48" w14:textId="77777777" w:rsidR="004B21AA" w:rsidRDefault="004B21AA" w:rsidP="004B21AA">
      <w:pPr>
        <w:rPr>
          <w:rFonts w:ascii="Arial" w:hAnsi="Arial" w:cs="Arial"/>
          <w:b/>
          <w:bCs/>
          <w:sz w:val="20"/>
          <w:szCs w:val="20"/>
        </w:rPr>
      </w:pPr>
    </w:p>
    <w:p w14:paraId="4B9F1F34" w14:textId="77777777" w:rsidR="004B21AA" w:rsidRDefault="004B21AA" w:rsidP="004B21AA">
      <w:pPr>
        <w:rPr>
          <w:rFonts w:ascii="Arial" w:hAnsi="Arial" w:cs="Arial"/>
          <w:b/>
          <w:bCs/>
          <w:sz w:val="20"/>
          <w:szCs w:val="20"/>
        </w:rPr>
      </w:pPr>
    </w:p>
    <w:p w14:paraId="7F2E6772" w14:textId="77777777" w:rsidR="004B21AA" w:rsidRDefault="004B21AA" w:rsidP="004B21AA">
      <w:pPr>
        <w:rPr>
          <w:rFonts w:ascii="Arial" w:hAnsi="Arial" w:cs="Arial"/>
          <w:b/>
          <w:bCs/>
          <w:sz w:val="20"/>
          <w:szCs w:val="20"/>
        </w:rPr>
      </w:pPr>
    </w:p>
    <w:p w14:paraId="5F62A4E8" w14:textId="77777777" w:rsidR="004B21AA" w:rsidRDefault="004B21AA" w:rsidP="004B21AA">
      <w:pPr>
        <w:rPr>
          <w:rFonts w:ascii="Arial" w:hAnsi="Arial" w:cs="Arial"/>
          <w:b/>
          <w:bCs/>
          <w:sz w:val="20"/>
          <w:szCs w:val="20"/>
        </w:rPr>
      </w:pPr>
    </w:p>
    <w:p w14:paraId="7A4A03C3" w14:textId="77777777" w:rsidR="004B21AA" w:rsidRDefault="004B21AA" w:rsidP="004B21AA">
      <w:pPr>
        <w:rPr>
          <w:rFonts w:ascii="Arial" w:hAnsi="Arial" w:cs="Arial"/>
          <w:b/>
          <w:bCs/>
          <w:sz w:val="20"/>
          <w:szCs w:val="20"/>
        </w:rPr>
      </w:pPr>
    </w:p>
    <w:p w14:paraId="63D51EF5" w14:textId="7A707DB8" w:rsidR="004B21AA" w:rsidRPr="00AC5736" w:rsidRDefault="00992A6E" w:rsidP="004B21AA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A0290A4">
          <v:line id="_x0000_s2077" style="position:absolute;z-index:251658240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0F73AD89">
          <v:line id="_x0000_s2076" style="position:absolute;z-index:251657216" from="342pt,7pt" to="459pt,7pt"/>
        </w:pict>
      </w:r>
      <w:r w:rsidR="004B21AA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4B21AA" w:rsidRPr="00C017DF">
        <w:rPr>
          <w:rFonts w:ascii="Arial" w:hAnsi="Arial" w:cs="Arial"/>
          <w:b/>
          <w:bCs/>
          <w:sz w:val="20"/>
          <w:szCs w:val="20"/>
        </w:rPr>
        <w:tab/>
      </w:r>
      <w:r w:rsidR="004B21AA" w:rsidRPr="00C017DF">
        <w:rPr>
          <w:rFonts w:ascii="Arial" w:hAnsi="Arial" w:cs="Arial"/>
          <w:b/>
          <w:bCs/>
          <w:sz w:val="20"/>
          <w:szCs w:val="20"/>
        </w:rPr>
        <w:tab/>
      </w:r>
      <w:r w:rsidR="004B21AA" w:rsidRPr="00C017DF">
        <w:rPr>
          <w:rFonts w:ascii="Arial" w:hAnsi="Arial" w:cs="Arial"/>
          <w:b/>
          <w:bCs/>
          <w:sz w:val="20"/>
          <w:szCs w:val="20"/>
        </w:rPr>
        <w:tab/>
      </w:r>
      <w:r w:rsidR="004B21AA" w:rsidRPr="00C017DF">
        <w:rPr>
          <w:rFonts w:ascii="Arial" w:hAnsi="Arial" w:cs="Arial"/>
          <w:b/>
          <w:bCs/>
          <w:sz w:val="20"/>
          <w:szCs w:val="20"/>
        </w:rPr>
        <w:tab/>
      </w:r>
      <w:r w:rsidR="004B21AA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4B21AA" w:rsidRPr="00AC5736" w:rsidSect="00D31386">
      <w:headerReference w:type="default" r:id="rId11"/>
      <w:footerReference w:type="even" r:id="rId12"/>
      <w:footerReference w:type="default" r:id="rId13"/>
      <w:pgSz w:w="11906" w:h="16838"/>
      <w:pgMar w:top="2694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27F10" w14:textId="77777777" w:rsidR="001E74B5" w:rsidRDefault="001E74B5">
      <w:r>
        <w:separator/>
      </w:r>
    </w:p>
  </w:endnote>
  <w:endnote w:type="continuationSeparator" w:id="0">
    <w:p w14:paraId="43968B49" w14:textId="77777777" w:rsidR="001E74B5" w:rsidRDefault="001E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15BD4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A6CC78F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5D0F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2E06F8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496D0235" w14:textId="26D839E6" w:rsidR="0050736E" w:rsidRPr="00343D65" w:rsidRDefault="007B64CC" w:rsidP="00343D65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204A34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B3B9B" w14:textId="77777777" w:rsidR="001E74B5" w:rsidRDefault="001E74B5">
      <w:r>
        <w:separator/>
      </w:r>
    </w:p>
  </w:footnote>
  <w:footnote w:type="continuationSeparator" w:id="0">
    <w:p w14:paraId="150340C3" w14:textId="77777777" w:rsidR="001E74B5" w:rsidRDefault="001E7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26C0D" w14:textId="485FC88F" w:rsidR="0050736E" w:rsidRPr="00D436E8" w:rsidRDefault="00992A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noProof/>
      </w:rPr>
      <w:pict w14:anchorId="4A7786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388.75pt;margin-top:.15pt;width:96.25pt;height:95.45pt;z-index:-251657728;visibility:visible" wrapcoords="-169 0 -169 21430 21600 21430 21600 0 -169 0">
          <v:imagedata r:id="rId1" o:title=""/>
          <w10:wrap type="tight"/>
        </v:shape>
      </w:pict>
    </w:r>
  </w:p>
  <w:p w14:paraId="52A7F155" w14:textId="3ABF1F0B" w:rsidR="0050736E" w:rsidRPr="00D436E8" w:rsidRDefault="00992A6E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3C595751">
        <v:line id="Rechte verbindingslijn 7" o:spid="_x0000_s1027" style="position:absolute;left:0;text-align:left;z-index:251657728;visibility:visible;mso-wrap-distance-top:-3e-5mm;mso-wrap-distance-bottom:-3e-5mm;mso-width-relative:margin;mso-height-relative:margin" from="7.4pt,96.8pt" to="492.1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en-US"/>
      </w:rPr>
      <w:pict w14:anchorId="666FF90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7.35pt;margin-top:7.2pt;width:378pt;height:58.75pt;z-index:251656704;mso-wrap-edited:f" wrapcoords="0 0 21600 0 21600 21600 0 21600 0 0" filled="f" stroked="f">
          <v:fill o:detectmouseclick="t"/>
          <v:textbox style="mso-next-textbox:#_x0000_s1025" inset=",7.2pt,,7.2pt">
            <w:txbxContent>
              <w:p w14:paraId="70B1462D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82126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r</w:t>
                </w:r>
                <w:r w:rsidR="00D3138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- Artistiek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</w:t>
                </w:r>
              </w:p>
              <w:p w14:paraId="5BDE14DF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5D74CB00" w14:textId="2619710F" w:rsidR="00A7023C" w:rsidRDefault="003776C0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A7023C">
                  <w:rPr>
                    <w:rFonts w:ascii="Arial" w:hAnsi="Arial" w:cs="Arial"/>
                    <w:b/>
                    <w:sz w:val="22"/>
                    <w:szCs w:val="22"/>
                  </w:rPr>
                  <w:t>Solo</w:t>
                </w:r>
                <w:r w:rsidR="00F92DA8" w:rsidRPr="00A7023C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  <w:r w:rsidR="00204A34">
                  <w:rPr>
                    <w:rFonts w:ascii="Arial" w:hAnsi="Arial" w:cs="Arial"/>
                    <w:b/>
                    <w:sz w:val="22"/>
                    <w:szCs w:val="22"/>
                  </w:rPr>
                  <w:t>B</w:t>
                </w:r>
              </w:p>
              <w:p w14:paraId="60B367CA" w14:textId="77777777" w:rsidR="00204A34" w:rsidRPr="00D7052B" w:rsidRDefault="00204A3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E168D"/>
    <w:multiLevelType w:val="hybridMultilevel"/>
    <w:tmpl w:val="9EE2DB82"/>
    <w:lvl w:ilvl="0" w:tplc="3C8636B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3"/>
        <w:w w:val="99"/>
        <w:sz w:val="18"/>
        <w:szCs w:val="18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3998588">
    <w:abstractNumId w:val="2"/>
  </w:num>
  <w:num w:numId="2" w16cid:durableId="2080515010">
    <w:abstractNumId w:val="10"/>
  </w:num>
  <w:num w:numId="3" w16cid:durableId="100027547">
    <w:abstractNumId w:val="3"/>
  </w:num>
  <w:num w:numId="4" w16cid:durableId="510871608">
    <w:abstractNumId w:val="14"/>
  </w:num>
  <w:num w:numId="5" w16cid:durableId="1424379333">
    <w:abstractNumId w:val="12"/>
  </w:num>
  <w:num w:numId="6" w16cid:durableId="1080714085">
    <w:abstractNumId w:val="11"/>
  </w:num>
  <w:num w:numId="7" w16cid:durableId="1576666797">
    <w:abstractNumId w:val="6"/>
  </w:num>
  <w:num w:numId="8" w16cid:durableId="1248811265">
    <w:abstractNumId w:val="5"/>
  </w:num>
  <w:num w:numId="9" w16cid:durableId="834684594">
    <w:abstractNumId w:val="13"/>
  </w:num>
  <w:num w:numId="10" w16cid:durableId="1530290096">
    <w:abstractNumId w:val="7"/>
  </w:num>
  <w:num w:numId="11" w16cid:durableId="72765039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28186395">
    <w:abstractNumId w:val="9"/>
  </w:num>
  <w:num w:numId="13" w16cid:durableId="585652063">
    <w:abstractNumId w:val="0"/>
  </w:num>
  <w:num w:numId="14" w16cid:durableId="695347263">
    <w:abstractNumId w:val="8"/>
  </w:num>
  <w:num w:numId="15" w16cid:durableId="1528374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7ktWvi4emk9bcsMRbdsyogWGACF5QsW2SCfPnwmfPeMeHl7ea02Fpl0MUlar32GuJBMWhN+htI/ZUABqYgLwSQ==" w:salt="d5DASU/zYnoyLiQNRXn6sg=="/>
  <w:defaultTabStop w:val="708"/>
  <w:hyphenationZone w:val="425"/>
  <w:noPunctuationKerning/>
  <w:characterSpacingControl w:val="doNotCompress"/>
  <w:hdrShapeDefaults>
    <o:shapedefaults v:ext="edit" spidmax="207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77F61"/>
    <w:rsid w:val="000A2B7F"/>
    <w:rsid w:val="000B4204"/>
    <w:rsid w:val="000C51B1"/>
    <w:rsid w:val="000E7734"/>
    <w:rsid w:val="001029DC"/>
    <w:rsid w:val="00124764"/>
    <w:rsid w:val="0018246F"/>
    <w:rsid w:val="001A2664"/>
    <w:rsid w:val="001A5483"/>
    <w:rsid w:val="001A588E"/>
    <w:rsid w:val="001B37EF"/>
    <w:rsid w:val="001E74B5"/>
    <w:rsid w:val="00204A34"/>
    <w:rsid w:val="00205342"/>
    <w:rsid w:val="00220ABC"/>
    <w:rsid w:val="00227773"/>
    <w:rsid w:val="00232F33"/>
    <w:rsid w:val="00241CFC"/>
    <w:rsid w:val="00254188"/>
    <w:rsid w:val="00255C21"/>
    <w:rsid w:val="00261787"/>
    <w:rsid w:val="002715D6"/>
    <w:rsid w:val="00283129"/>
    <w:rsid w:val="002B6547"/>
    <w:rsid w:val="002E06F8"/>
    <w:rsid w:val="002E273F"/>
    <w:rsid w:val="002F492A"/>
    <w:rsid w:val="00303FD8"/>
    <w:rsid w:val="00314FF1"/>
    <w:rsid w:val="003159C1"/>
    <w:rsid w:val="00343D65"/>
    <w:rsid w:val="00347475"/>
    <w:rsid w:val="00365959"/>
    <w:rsid w:val="003747C1"/>
    <w:rsid w:val="003776C0"/>
    <w:rsid w:val="003943FF"/>
    <w:rsid w:val="00395EFA"/>
    <w:rsid w:val="003B1588"/>
    <w:rsid w:val="003E3299"/>
    <w:rsid w:val="00403C13"/>
    <w:rsid w:val="00446B4C"/>
    <w:rsid w:val="00482264"/>
    <w:rsid w:val="00487D43"/>
    <w:rsid w:val="004B21AA"/>
    <w:rsid w:val="004B5B0F"/>
    <w:rsid w:val="004F540E"/>
    <w:rsid w:val="0050736E"/>
    <w:rsid w:val="00543493"/>
    <w:rsid w:val="0054364B"/>
    <w:rsid w:val="005441DD"/>
    <w:rsid w:val="0054511E"/>
    <w:rsid w:val="005538BF"/>
    <w:rsid w:val="00580B78"/>
    <w:rsid w:val="00597D35"/>
    <w:rsid w:val="005C1E53"/>
    <w:rsid w:val="005D2805"/>
    <w:rsid w:val="005F6BA6"/>
    <w:rsid w:val="00615814"/>
    <w:rsid w:val="00620715"/>
    <w:rsid w:val="00634D42"/>
    <w:rsid w:val="0063560B"/>
    <w:rsid w:val="006861E4"/>
    <w:rsid w:val="006B287D"/>
    <w:rsid w:val="006B5A49"/>
    <w:rsid w:val="006B7AE8"/>
    <w:rsid w:val="006C07D3"/>
    <w:rsid w:val="006E36AA"/>
    <w:rsid w:val="00705DFD"/>
    <w:rsid w:val="00717D6B"/>
    <w:rsid w:val="00744A50"/>
    <w:rsid w:val="00750623"/>
    <w:rsid w:val="00755CEB"/>
    <w:rsid w:val="007849DF"/>
    <w:rsid w:val="00786B44"/>
    <w:rsid w:val="007B4170"/>
    <w:rsid w:val="007B5446"/>
    <w:rsid w:val="007B64CC"/>
    <w:rsid w:val="007D618A"/>
    <w:rsid w:val="00821263"/>
    <w:rsid w:val="00823A72"/>
    <w:rsid w:val="00837B03"/>
    <w:rsid w:val="008500C3"/>
    <w:rsid w:val="00881EF6"/>
    <w:rsid w:val="008826C9"/>
    <w:rsid w:val="00886ADC"/>
    <w:rsid w:val="008904D2"/>
    <w:rsid w:val="008D0AEE"/>
    <w:rsid w:val="008E2031"/>
    <w:rsid w:val="0090196A"/>
    <w:rsid w:val="00921A96"/>
    <w:rsid w:val="00937126"/>
    <w:rsid w:val="009470C8"/>
    <w:rsid w:val="009539FD"/>
    <w:rsid w:val="00992A6E"/>
    <w:rsid w:val="009A0B8C"/>
    <w:rsid w:val="009A2086"/>
    <w:rsid w:val="009A7415"/>
    <w:rsid w:val="009D3371"/>
    <w:rsid w:val="009D7208"/>
    <w:rsid w:val="00A00732"/>
    <w:rsid w:val="00A060F7"/>
    <w:rsid w:val="00A07CC8"/>
    <w:rsid w:val="00A25849"/>
    <w:rsid w:val="00A30C1B"/>
    <w:rsid w:val="00A33E3E"/>
    <w:rsid w:val="00A3400F"/>
    <w:rsid w:val="00A46D58"/>
    <w:rsid w:val="00A7023C"/>
    <w:rsid w:val="00A77A21"/>
    <w:rsid w:val="00A81688"/>
    <w:rsid w:val="00A81890"/>
    <w:rsid w:val="00A915D3"/>
    <w:rsid w:val="00AB0061"/>
    <w:rsid w:val="00AB3BC5"/>
    <w:rsid w:val="00AC3BFC"/>
    <w:rsid w:val="00AC5736"/>
    <w:rsid w:val="00AD750A"/>
    <w:rsid w:val="00AE02E5"/>
    <w:rsid w:val="00AE7F7C"/>
    <w:rsid w:val="00AF485C"/>
    <w:rsid w:val="00AF4B35"/>
    <w:rsid w:val="00AF638E"/>
    <w:rsid w:val="00B06D92"/>
    <w:rsid w:val="00B15AFD"/>
    <w:rsid w:val="00B30933"/>
    <w:rsid w:val="00B40CDD"/>
    <w:rsid w:val="00B55772"/>
    <w:rsid w:val="00B86153"/>
    <w:rsid w:val="00B92AFE"/>
    <w:rsid w:val="00BB71B8"/>
    <w:rsid w:val="00BC156F"/>
    <w:rsid w:val="00BC1770"/>
    <w:rsid w:val="00BC428D"/>
    <w:rsid w:val="00BC4889"/>
    <w:rsid w:val="00BC4F8C"/>
    <w:rsid w:val="00BD2FA4"/>
    <w:rsid w:val="00BF1144"/>
    <w:rsid w:val="00BF6442"/>
    <w:rsid w:val="00C017DF"/>
    <w:rsid w:val="00C21F58"/>
    <w:rsid w:val="00C3002A"/>
    <w:rsid w:val="00C5793A"/>
    <w:rsid w:val="00CB2DE6"/>
    <w:rsid w:val="00CE3281"/>
    <w:rsid w:val="00CF5B5D"/>
    <w:rsid w:val="00D239CC"/>
    <w:rsid w:val="00D277FB"/>
    <w:rsid w:val="00D31386"/>
    <w:rsid w:val="00D436E8"/>
    <w:rsid w:val="00D46241"/>
    <w:rsid w:val="00D626F6"/>
    <w:rsid w:val="00D7052B"/>
    <w:rsid w:val="00DA5D3F"/>
    <w:rsid w:val="00DB7EF0"/>
    <w:rsid w:val="00DC52AC"/>
    <w:rsid w:val="00E3515C"/>
    <w:rsid w:val="00E629A9"/>
    <w:rsid w:val="00E717AB"/>
    <w:rsid w:val="00E80E79"/>
    <w:rsid w:val="00EA0FF6"/>
    <w:rsid w:val="00EA7502"/>
    <w:rsid w:val="00EB6FC9"/>
    <w:rsid w:val="00EC0AE8"/>
    <w:rsid w:val="00EF12E1"/>
    <w:rsid w:val="00EF6B48"/>
    <w:rsid w:val="00F2441A"/>
    <w:rsid w:val="00F26A9E"/>
    <w:rsid w:val="00F661EA"/>
    <w:rsid w:val="00F804C1"/>
    <w:rsid w:val="00F92DA8"/>
    <w:rsid w:val="00FD35A5"/>
    <w:rsid w:val="00FE03B0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8"/>
    <o:shapelayout v:ext="edit">
      <o:idmap v:ext="edit" data="2"/>
    </o:shapelayout>
  </w:shapeDefaults>
  <w:decimalSymbol w:val=","/>
  <w:listSeparator w:val=";"/>
  <w14:docId w14:val="0B5AA486"/>
  <w15:chartTrackingRefBased/>
  <w15:docId w15:val="{F9B54CB1-D75D-4E09-9220-3DEFB8AD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  <w:style w:type="paragraph" w:styleId="Revisie">
    <w:name w:val="Revision"/>
    <w:hidden/>
    <w:uiPriority w:val="99"/>
    <w:semiHidden/>
    <w:rsid w:val="00E717AB"/>
    <w:rPr>
      <w:sz w:val="24"/>
      <w:szCs w:val="24"/>
    </w:rPr>
  </w:style>
  <w:style w:type="table" w:customStyle="1" w:styleId="Tabelraster1">
    <w:name w:val="Tabelraster1"/>
    <w:basedOn w:val="Standaardtabel"/>
    <w:next w:val="Tabelraster"/>
    <w:uiPriority w:val="39"/>
    <w:rsid w:val="00314FF1"/>
    <w:rPr>
      <w:rFonts w:ascii="Aptos" w:eastAsia="Aptos" w:hAnsi="Aptos"/>
      <w:kern w:val="2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4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02A0CB-AF3D-4C71-8AF4-E0D5364B4D3A}">
  <ds:schemaRefs>
    <ds:schemaRef ds:uri="http://schemas.microsoft.com/office/2006/documentManagement/types"/>
    <ds:schemaRef ds:uri="e7f54076-5645-4b12-91ec-c3d4a8cb9c6b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a811006f-1c16-41b7-b921-4a643f9d9ecc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4E136BE-BBE2-4AB0-8A7E-889C52F10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8A04A2-C096-4F9A-90E1-EC3D37A00EA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E3F0EDD-AFF6-4AFE-AC15-2B4236BCBE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0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protocol-kur-artistiek-solo-b-l-m-z-zz-junioren-2022</vt:lpstr>
    </vt:vector>
  </TitlesOfParts>
  <Company>KNHS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protocol-kur-artistiek-solo-b-l-m-z-zz-junioren-2022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2025-02-06T11:26:00Z</dcterms:created>
  <dcterms:modified xsi:type="dcterms:W3CDTF">2025-02-06T14:42:00Z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</Properties>
</file>